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194D60" w:rsidRPr="00805F4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4D60" w:rsidRPr="00805F46" w:rsidRDefault="00194D6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05F4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194D60" w:rsidRPr="00805F46" w:rsidRDefault="00194D6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05F4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4D60" w:rsidRPr="00805F46" w:rsidRDefault="00194D6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05F4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194D60" w:rsidRPr="00805F46" w:rsidRDefault="00194D6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05F4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4D60" w:rsidRPr="00805F46" w:rsidRDefault="00194D6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05F4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194D60" w:rsidRPr="00805F46" w:rsidRDefault="00194D6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05F4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4D60" w:rsidRPr="00805F46" w:rsidRDefault="00194D6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05F4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194D60" w:rsidRPr="00805F46" w:rsidRDefault="00194D6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05F4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4D60" w:rsidRPr="00805F46" w:rsidRDefault="00194D6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05F4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194D60" w:rsidRPr="00805F46" w:rsidRDefault="00194D6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05F4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4D60" w:rsidRPr="00805F46" w:rsidRDefault="00194D6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05F4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194D60" w:rsidRPr="00805F46" w:rsidRDefault="00194D6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05F4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4D60" w:rsidRPr="00805F46" w:rsidRDefault="00194D6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05F4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194D60" w:rsidRPr="00805F46" w:rsidRDefault="00194D6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05F4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4D60" w:rsidRPr="00805F46" w:rsidRDefault="00194D6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05F4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194D60" w:rsidRPr="00805F46" w:rsidRDefault="00194D6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05F4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4D60" w:rsidRPr="00805F46" w:rsidRDefault="00194D6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05F4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194D60" w:rsidRPr="00805F46" w:rsidRDefault="00194D6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05F4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4D60" w:rsidRPr="00805F46" w:rsidRDefault="00194D6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05F4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194D60" w:rsidRPr="00805F46" w:rsidRDefault="00194D6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05F4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4D60" w:rsidRPr="00805F46" w:rsidRDefault="00194D6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05F4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60" w:rsidRPr="00805F46" w:rsidRDefault="00194D60">
            <w:pPr>
              <w:jc w:val="both"/>
            </w:pPr>
            <w:r w:rsidRPr="00805F46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194D60" w:rsidRPr="00805F46" w:rsidRDefault="00194D60"/>
        </w:tc>
      </w:tr>
      <w:tr w:rsidR="00194D60" w:rsidRPr="00805F46">
        <w:trPr>
          <w:trHeight w:hRule="exact" w:val="1433"/>
        </w:trPr>
        <w:tc>
          <w:tcPr>
            <w:tcW w:w="13425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2150" w:type="dxa"/>
            <w:tcBorders>
              <w:top w:val="single" w:sz="4" w:space="0" w:color="000000"/>
            </w:tcBorders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1432"/>
        </w:trPr>
        <w:tc>
          <w:tcPr>
            <w:tcW w:w="13425" w:type="dxa"/>
          </w:tcPr>
          <w:p w:rsidR="00194D60" w:rsidRPr="00805F46" w:rsidRDefault="00194D60"/>
        </w:tc>
        <w:tc>
          <w:tcPr>
            <w:tcW w:w="2150" w:type="dxa"/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1433"/>
        </w:trPr>
        <w:tc>
          <w:tcPr>
            <w:tcW w:w="13425" w:type="dxa"/>
          </w:tcPr>
          <w:p w:rsidR="00194D60" w:rsidRPr="00805F46" w:rsidRDefault="00194D60"/>
        </w:tc>
        <w:tc>
          <w:tcPr>
            <w:tcW w:w="2150" w:type="dxa"/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1433"/>
        </w:trPr>
        <w:tc>
          <w:tcPr>
            <w:tcW w:w="13425" w:type="dxa"/>
          </w:tcPr>
          <w:p w:rsidR="00194D60" w:rsidRPr="00805F46" w:rsidRDefault="00194D60"/>
        </w:tc>
        <w:tc>
          <w:tcPr>
            <w:tcW w:w="2150" w:type="dxa"/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1433"/>
        </w:trPr>
        <w:tc>
          <w:tcPr>
            <w:tcW w:w="13425" w:type="dxa"/>
          </w:tcPr>
          <w:p w:rsidR="00194D60" w:rsidRPr="00805F46" w:rsidRDefault="00194D60"/>
        </w:tc>
        <w:tc>
          <w:tcPr>
            <w:tcW w:w="2150" w:type="dxa"/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831"/>
        </w:trPr>
        <w:tc>
          <w:tcPr>
            <w:tcW w:w="13425" w:type="dxa"/>
          </w:tcPr>
          <w:p w:rsidR="00194D60" w:rsidRPr="00805F46" w:rsidRDefault="00194D60"/>
        </w:tc>
        <w:tc>
          <w:tcPr>
            <w:tcW w:w="2150" w:type="dxa"/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817"/>
        </w:trPr>
        <w:tc>
          <w:tcPr>
            <w:tcW w:w="13425" w:type="dxa"/>
          </w:tcPr>
          <w:p w:rsidR="00194D60" w:rsidRPr="00805F46" w:rsidRDefault="00194D60"/>
        </w:tc>
        <w:tc>
          <w:tcPr>
            <w:tcW w:w="2150" w:type="dxa"/>
          </w:tcPr>
          <w:p w:rsidR="00194D60" w:rsidRPr="00805F46" w:rsidRDefault="00194D60"/>
        </w:tc>
        <w:tc>
          <w:tcPr>
            <w:tcW w:w="57" w:type="dxa"/>
          </w:tcPr>
          <w:p w:rsidR="00194D60" w:rsidRPr="00805F46" w:rsidRDefault="00194D60"/>
        </w:tc>
      </w:tr>
      <w:tr w:rsidR="00194D60" w:rsidRPr="00805F46">
        <w:trPr>
          <w:trHeight w:hRule="exact" w:val="444"/>
        </w:trPr>
        <w:tc>
          <w:tcPr>
            <w:tcW w:w="13425" w:type="dxa"/>
          </w:tcPr>
          <w:p w:rsidR="00194D60" w:rsidRPr="00805F46" w:rsidRDefault="00194D60"/>
        </w:tc>
        <w:tc>
          <w:tcPr>
            <w:tcW w:w="2150" w:type="dxa"/>
            <w:shd w:val="clear" w:color="auto" w:fill="FFFFFF"/>
          </w:tcPr>
          <w:p w:rsidR="00194D60" w:rsidRPr="00805F46" w:rsidRDefault="00194D6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05F4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194D60" w:rsidRPr="00805F46" w:rsidRDefault="00194D60"/>
        </w:tc>
      </w:tr>
    </w:tbl>
    <w:p w:rsidR="00194D60" w:rsidRDefault="00194D60"/>
    <w:sectPr w:rsidR="00194D60" w:rsidSect="00AC6DCE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DCE"/>
    <w:rsid w:val="00194D60"/>
    <w:rsid w:val="00805F46"/>
    <w:rsid w:val="00AC6DCE"/>
    <w:rsid w:val="00C060DB"/>
    <w:rsid w:val="00DA3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DCE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theme" Target="theme/theme1.xml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11</Pages>
  <Words>93</Words>
  <Characters>536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2012-01-30T08:33:00Z</dcterms:created>
  <dcterms:modified xsi:type="dcterms:W3CDTF">2012-01-30T08:33:00Z</dcterms:modified>
</cp:coreProperties>
</file>